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1A" w:rsidRDefault="002F1A1A" w:rsidP="002F1A1A">
      <w:pPr>
        <w:pStyle w:val="NoSpacing"/>
        <w:tabs>
          <w:tab w:val="left" w:pos="720"/>
        </w:tabs>
        <w:jc w:val="both"/>
      </w:pPr>
      <w:r>
        <w:rPr>
          <w:u w:val="single"/>
        </w:rPr>
        <w:t>John RYDE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2F1A1A" w:rsidRDefault="002F1A1A" w:rsidP="002F1A1A">
      <w:pPr>
        <w:pStyle w:val="NoSpacing"/>
        <w:tabs>
          <w:tab w:val="left" w:pos="720"/>
        </w:tabs>
        <w:jc w:val="both"/>
      </w:pPr>
      <w:bookmarkStart w:id="0" w:name="_GoBack"/>
      <w:r>
        <w:t>of Minster, Isle of Sheppey, Kent.</w:t>
      </w:r>
    </w:p>
    <w:bookmarkEnd w:id="0"/>
    <w:p w:rsidR="002F1A1A" w:rsidRDefault="002F1A1A" w:rsidP="002F1A1A">
      <w:pPr>
        <w:pStyle w:val="NoSpacing"/>
        <w:tabs>
          <w:tab w:val="left" w:pos="720"/>
        </w:tabs>
        <w:jc w:val="both"/>
      </w:pPr>
    </w:p>
    <w:p w:rsidR="002F1A1A" w:rsidRDefault="002F1A1A" w:rsidP="002F1A1A">
      <w:pPr>
        <w:pStyle w:val="NoSpacing"/>
        <w:tabs>
          <w:tab w:val="left" w:pos="720"/>
        </w:tabs>
        <w:jc w:val="both"/>
      </w:pPr>
    </w:p>
    <w:p w:rsidR="002F1A1A" w:rsidRDefault="002F1A1A" w:rsidP="002F1A1A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He made his Will.   (Plomer p.402)</w:t>
      </w:r>
    </w:p>
    <w:p w:rsidR="002F1A1A" w:rsidRDefault="002F1A1A" w:rsidP="002F1A1A">
      <w:pPr>
        <w:pStyle w:val="NoSpacing"/>
        <w:tabs>
          <w:tab w:val="left" w:pos="720"/>
        </w:tabs>
        <w:jc w:val="both"/>
      </w:pPr>
    </w:p>
    <w:p w:rsidR="002F1A1A" w:rsidRDefault="002F1A1A" w:rsidP="002F1A1A">
      <w:pPr>
        <w:pStyle w:val="NoSpacing"/>
        <w:tabs>
          <w:tab w:val="left" w:pos="720"/>
        </w:tabs>
        <w:jc w:val="both"/>
      </w:pPr>
    </w:p>
    <w:p w:rsidR="002F1A1A" w:rsidRDefault="002F1A1A" w:rsidP="002F1A1A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2F1A1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A1A" w:rsidRDefault="002F1A1A" w:rsidP="00E71FC3">
      <w:pPr>
        <w:spacing w:after="0" w:line="240" w:lineRule="auto"/>
      </w:pPr>
      <w:r>
        <w:separator/>
      </w:r>
    </w:p>
  </w:endnote>
  <w:endnote w:type="continuationSeparator" w:id="0">
    <w:p w:rsidR="002F1A1A" w:rsidRDefault="002F1A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A1A" w:rsidRDefault="002F1A1A" w:rsidP="00E71FC3">
      <w:pPr>
        <w:spacing w:after="0" w:line="240" w:lineRule="auto"/>
      </w:pPr>
      <w:r>
        <w:separator/>
      </w:r>
    </w:p>
  </w:footnote>
  <w:footnote w:type="continuationSeparator" w:id="0">
    <w:p w:rsidR="002F1A1A" w:rsidRDefault="002F1A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A1A"/>
    <w:rsid w:val="001A7C09"/>
    <w:rsid w:val="002F1A1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87726E-1E80-49BF-B06B-B65C47D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2016-08-06T19:16:00Z</dcterms:created>
  <dcterms:modified xsi:type="dcterms:W3CDTF">2016-08-06T19:17:00Z</dcterms:modified>
</cp:coreProperties>
</file>